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F4FB5" w14:textId="77777777" w:rsidR="00F35004" w:rsidRDefault="00F35004" w:rsidP="00F350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de 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0EF1A434" w14:textId="77777777" w:rsidR="00F35004" w:rsidRDefault="00F35004" w:rsidP="00F350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14:paraId="6735235F" w14:textId="77777777" w:rsidR="00F35004" w:rsidRDefault="00F35004" w:rsidP="00F350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9AF476" w14:textId="5E0258E3" w:rsidR="00F35004" w:rsidRDefault="00F35004" w:rsidP="00F350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AB1FF0" w14:textId="77777777" w:rsidR="00512E57" w:rsidRDefault="00512E57" w:rsidP="00512E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Hauley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commissioned to levy and collect the</w:t>
      </w:r>
    </w:p>
    <w:p w14:paraId="30F4FB00" w14:textId="77777777" w:rsidR="00512E57" w:rsidRDefault="00512E57" w:rsidP="00512E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subsidy on sales of wine and other goods granted at the last </w:t>
      </w:r>
      <w:r>
        <w:rPr>
          <w:rFonts w:ascii="Times New Roman" w:hAnsi="Times New Roman" w:cs="Times New Roman"/>
          <w:sz w:val="24"/>
          <w:szCs w:val="24"/>
        </w:rPr>
        <w:tab/>
        <w:t>Parliament in</w:t>
      </w:r>
    </w:p>
    <w:p w14:paraId="414E0D69" w14:textId="77777777" w:rsidR="00512E57" w:rsidRDefault="00512E57" w:rsidP="00512E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Exeter and all ports and places from there to </w:t>
      </w:r>
      <w:proofErr w:type="spellStart"/>
      <w:r>
        <w:rPr>
          <w:rFonts w:ascii="Times New Roman" w:hAnsi="Times New Roman" w:cs="Times New Roman"/>
          <w:sz w:val="24"/>
          <w:szCs w:val="24"/>
        </w:rPr>
        <w:t>Sidmouth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on one side, and </w:t>
      </w:r>
    </w:p>
    <w:p w14:paraId="1B18E8E3" w14:textId="194B58BD" w:rsidR="00512E57" w:rsidRDefault="00512E57" w:rsidP="00512E5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Bridgewater on the other.   (C.F.R. 1399-1405 p.121)</w:t>
      </w:r>
    </w:p>
    <w:p w14:paraId="5FA143DC" w14:textId="77777777" w:rsidR="00F35004" w:rsidRDefault="00F35004" w:rsidP="00F350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Hauley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the younger(q.v.) were commissioned to levy and collect </w:t>
      </w:r>
    </w:p>
    <w:p w14:paraId="48B52577" w14:textId="77777777" w:rsidR="00F35004" w:rsidRDefault="00F35004" w:rsidP="00F3500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the port of Exeter and all adjacent ports and places the subsidy on wools, hides and woolfells granted to the King at the last Parliament.   </w:t>
      </w:r>
    </w:p>
    <w:p w14:paraId="686B1833" w14:textId="4CFC304E" w:rsidR="00F35004" w:rsidRDefault="00F35004" w:rsidP="00F3500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p.224)</w:t>
      </w:r>
    </w:p>
    <w:p w14:paraId="086727F9" w14:textId="77777777" w:rsidR="00563C2E" w:rsidRDefault="00563C2E" w:rsidP="00563C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Hauley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the younger(q.v.) were commissioned to levy and collect in </w:t>
      </w:r>
    </w:p>
    <w:p w14:paraId="78752C3C" w14:textId="77777777" w:rsidR="00563C2E" w:rsidRDefault="00563C2E" w:rsidP="00563C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person in the port of Exeter and all adjacent ports and places</w:t>
      </w:r>
    </w:p>
    <w:p w14:paraId="422EF425" w14:textId="77777777" w:rsidR="00563C2E" w:rsidRDefault="00563C2E" w:rsidP="00563C2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subsidy which was granted to the King at the last Parliament for the </w:t>
      </w:r>
    </w:p>
    <w:p w14:paraId="1E5911D3" w14:textId="77777777" w:rsidR="00563C2E" w:rsidRDefault="00563C2E" w:rsidP="00563C2E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defence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the realm.   (C.F.R. 1399-1405 p.227)</w:t>
      </w:r>
    </w:p>
    <w:p w14:paraId="5A0D9215" w14:textId="77777777" w:rsidR="00563C2E" w:rsidRDefault="00563C2E" w:rsidP="00563C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Edmund </w:t>
      </w:r>
      <w:proofErr w:type="spellStart"/>
      <w:r>
        <w:rPr>
          <w:rFonts w:ascii="Times New Roman" w:hAnsi="Times New Roman" w:cs="Times New Roman"/>
          <w:sz w:val="24"/>
          <w:szCs w:val="24"/>
        </w:rPr>
        <w:t>Arnalde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commissioned to levy and collect in </w:t>
      </w:r>
    </w:p>
    <w:p w14:paraId="55AA25F1" w14:textId="77777777" w:rsidR="00563C2E" w:rsidRDefault="00563C2E" w:rsidP="00563C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person in the port of Exeter and all adjacent ports and places</w:t>
      </w:r>
    </w:p>
    <w:p w14:paraId="7B7E611E" w14:textId="77777777" w:rsidR="00563C2E" w:rsidRDefault="00563C2E" w:rsidP="00563C2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subsidy which was granted to the King at the last Parliament for the </w:t>
      </w:r>
    </w:p>
    <w:p w14:paraId="3A60C28C" w14:textId="4369E6AB" w:rsidR="00563C2E" w:rsidRDefault="00563C2E" w:rsidP="00563C2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defence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the realm.   (ibid.)</w:t>
      </w:r>
    </w:p>
    <w:p w14:paraId="622FA90A" w14:textId="77777777" w:rsidR="00512E57" w:rsidRDefault="00512E57" w:rsidP="00512E5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5974DBB1" w14:textId="77777777" w:rsidR="00512E57" w:rsidRDefault="00512E57" w:rsidP="00512E5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731D0730" w14:textId="77777777" w:rsidR="00512E57" w:rsidRDefault="00512E57" w:rsidP="00512E5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good and possessions, and others both great and small in Devon, except </w:t>
      </w:r>
    </w:p>
    <w:p w14:paraId="3BA9C03D" w14:textId="77777777" w:rsidR="00512E57" w:rsidRDefault="00512E57" w:rsidP="00512E5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ecclesiastical persons, the two fifteenths and two tenths granted to the King at </w:t>
      </w:r>
    </w:p>
    <w:p w14:paraId="6F8C51CA" w14:textId="7CC29EFC" w:rsidR="00F35004" w:rsidRDefault="00512E57" w:rsidP="00512E5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last Parliament.   (C.F.R. 1399-1405 pp.282-3)</w:t>
      </w:r>
    </w:p>
    <w:p w14:paraId="515A1E0F" w14:textId="77777777" w:rsidR="00512E57" w:rsidRDefault="00512E57" w:rsidP="00512E5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</w:p>
    <w:p w14:paraId="752A967C" w14:textId="77777777" w:rsidR="00F35004" w:rsidRDefault="00F35004" w:rsidP="00F350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DC06A8" w14:textId="585C936F" w:rsidR="00F35004" w:rsidRDefault="00F35004" w:rsidP="00F350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June 2021</w:t>
      </w:r>
    </w:p>
    <w:p w14:paraId="7290FFEF" w14:textId="5932F340" w:rsidR="00563C2E" w:rsidRDefault="00563C2E" w:rsidP="00F350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January 2022</w:t>
      </w:r>
    </w:p>
    <w:p w14:paraId="0AE1C0F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6CE77" w14:textId="77777777" w:rsidR="00C9464E" w:rsidRDefault="00C9464E" w:rsidP="009139A6">
      <w:r>
        <w:separator/>
      </w:r>
    </w:p>
  </w:endnote>
  <w:endnote w:type="continuationSeparator" w:id="0">
    <w:p w14:paraId="71EBE29A" w14:textId="77777777" w:rsidR="00C9464E" w:rsidRDefault="00C946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9B0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F34E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821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B8352" w14:textId="77777777" w:rsidR="00C9464E" w:rsidRDefault="00C9464E" w:rsidP="009139A6">
      <w:r>
        <w:separator/>
      </w:r>
    </w:p>
  </w:footnote>
  <w:footnote w:type="continuationSeparator" w:id="0">
    <w:p w14:paraId="1595E5D9" w14:textId="77777777" w:rsidR="00C9464E" w:rsidRDefault="00C946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1F3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C6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60A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004"/>
    <w:rsid w:val="000666E0"/>
    <w:rsid w:val="002510B7"/>
    <w:rsid w:val="00512E57"/>
    <w:rsid w:val="00563C2E"/>
    <w:rsid w:val="005C130B"/>
    <w:rsid w:val="00826F5C"/>
    <w:rsid w:val="009139A6"/>
    <w:rsid w:val="009448BB"/>
    <w:rsid w:val="00A3176C"/>
    <w:rsid w:val="00AE65F8"/>
    <w:rsid w:val="00BA00AB"/>
    <w:rsid w:val="00C647EC"/>
    <w:rsid w:val="00C9464E"/>
    <w:rsid w:val="00CB4ED9"/>
    <w:rsid w:val="00EB3209"/>
    <w:rsid w:val="00F35004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197E6"/>
  <w15:chartTrackingRefBased/>
  <w15:docId w15:val="{0995D3C8-5A11-40EF-8B03-4536439D2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2021-06-17T18:55:00Z</dcterms:created>
  <dcterms:modified xsi:type="dcterms:W3CDTF">2022-01-11T12:02:00Z</dcterms:modified>
</cp:coreProperties>
</file>